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026" w:type="dxa"/>
        <w:tblInd w:w="-106" w:type="dxa"/>
        <w:tblLook w:val="00A0"/>
      </w:tblPr>
      <w:tblGrid>
        <w:gridCol w:w="5969"/>
        <w:gridCol w:w="283"/>
        <w:gridCol w:w="1317"/>
        <w:gridCol w:w="1500"/>
        <w:gridCol w:w="1457"/>
        <w:gridCol w:w="1340"/>
        <w:gridCol w:w="1520"/>
        <w:gridCol w:w="1640"/>
      </w:tblGrid>
      <w:tr w:rsidR="0032130E" w:rsidRPr="001C0967">
        <w:trPr>
          <w:trHeight w:val="1137"/>
        </w:trPr>
        <w:tc>
          <w:tcPr>
            <w:tcW w:w="59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130E" w:rsidRPr="001B4032" w:rsidRDefault="0032130E" w:rsidP="001B40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130E" w:rsidRPr="001B4032" w:rsidRDefault="0032130E" w:rsidP="001B40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130E" w:rsidRPr="001B4032" w:rsidRDefault="0032130E" w:rsidP="001B40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130E" w:rsidRPr="001B4032" w:rsidRDefault="0032130E" w:rsidP="001B40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130E" w:rsidRPr="001B4032" w:rsidRDefault="0032130E" w:rsidP="001B40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30E" w:rsidRPr="001C0967" w:rsidRDefault="0032130E" w:rsidP="001B4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</w:pPr>
            <w:r w:rsidRPr="001C0967"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  <w:t xml:space="preserve"> Anexa nr.  38</w:t>
            </w:r>
            <w:r w:rsidRPr="001C0967"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  <w:br/>
              <w:t xml:space="preserve">la decizia Consiliului </w:t>
            </w:r>
            <w:r w:rsidRPr="001C0967"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  <w:br/>
              <w:t xml:space="preserve">municipal Chişinău </w:t>
            </w:r>
            <w:r w:rsidRPr="001C0967"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  <w:br/>
              <w:t xml:space="preserve">nr.___ din  __________ 2014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32130E" w:rsidRPr="007E5B32">
        <w:trPr>
          <w:trHeight w:val="315"/>
        </w:trPr>
        <w:tc>
          <w:tcPr>
            <w:tcW w:w="15026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2130E" w:rsidRPr="001B4032" w:rsidRDefault="0032130E" w:rsidP="001B40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1B4032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MODIFICĂRILE </w:t>
            </w:r>
          </w:p>
        </w:tc>
      </w:tr>
      <w:tr w:rsidR="0032130E" w:rsidRPr="001C0967">
        <w:trPr>
          <w:trHeight w:val="315"/>
        </w:trPr>
        <w:tc>
          <w:tcPr>
            <w:tcW w:w="15026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2130E" w:rsidRPr="001C0967" w:rsidRDefault="0032130E" w:rsidP="001B40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it-IT" w:eastAsia="ru-RU"/>
              </w:rPr>
            </w:pPr>
            <w:r w:rsidRPr="001C0967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it-IT" w:eastAsia="ru-RU"/>
              </w:rPr>
              <w:t xml:space="preserve">operate în devizul de venituri şi de  cheltuieli privind mijloacele speciale ale </w:t>
            </w:r>
          </w:p>
        </w:tc>
      </w:tr>
      <w:tr w:rsidR="0032130E" w:rsidRPr="001C0967">
        <w:trPr>
          <w:trHeight w:val="315"/>
        </w:trPr>
        <w:tc>
          <w:tcPr>
            <w:tcW w:w="15026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2130E" w:rsidRPr="001C0967" w:rsidRDefault="0032130E" w:rsidP="00F907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it-IT" w:eastAsia="ru-RU"/>
              </w:rPr>
            </w:pPr>
            <w:r w:rsidRPr="001C0967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it-IT" w:eastAsia="ru-RU"/>
              </w:rPr>
              <w:t xml:space="preserve">           Liceului Teoretic " Alexandru Ioan Cuza "  pe anul 2014 </w:t>
            </w:r>
          </w:p>
        </w:tc>
      </w:tr>
      <w:tr w:rsidR="0032130E" w:rsidRPr="007E5B32">
        <w:trPr>
          <w:trHeight w:val="315"/>
        </w:trPr>
        <w:tc>
          <w:tcPr>
            <w:tcW w:w="625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2130E" w:rsidRPr="001C0967" w:rsidRDefault="0032130E" w:rsidP="001B40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it-IT" w:eastAsia="ru-RU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2130E" w:rsidRPr="001C0967" w:rsidRDefault="0032130E" w:rsidP="001B40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it-IT"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2130E" w:rsidRPr="001C0967" w:rsidRDefault="0032130E" w:rsidP="001B40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it-IT"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2130E" w:rsidRPr="001C0967" w:rsidRDefault="0032130E" w:rsidP="001B40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it-IT"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2130E" w:rsidRPr="001C0967" w:rsidRDefault="0032130E" w:rsidP="001B40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it-IT"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2130E" w:rsidRPr="001C0967" w:rsidRDefault="0032130E" w:rsidP="001B40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it-IT" w:eastAsia="ru-RU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2130E" w:rsidRPr="001B4032" w:rsidRDefault="0032130E" w:rsidP="001B40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C096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it-IT" w:eastAsia="ru-RU"/>
              </w:rPr>
              <w:t xml:space="preserve"> </w:t>
            </w:r>
            <w:r w:rsidRPr="001B403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(lei)</w:t>
            </w:r>
          </w:p>
        </w:tc>
      </w:tr>
      <w:tr w:rsidR="0032130E" w:rsidRPr="007E5B32">
        <w:trPr>
          <w:trHeight w:val="330"/>
        </w:trPr>
        <w:tc>
          <w:tcPr>
            <w:tcW w:w="625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2130E" w:rsidRPr="001B4032" w:rsidRDefault="0032130E" w:rsidP="001B403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</w:pPr>
            <w:r w:rsidRPr="001B403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Denumirea tipurilor de venituri, articolelor de cheltuieli</w:t>
            </w:r>
          </w:p>
        </w:tc>
        <w:tc>
          <w:tcPr>
            <w:tcW w:w="13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2130E" w:rsidRPr="001B4032" w:rsidRDefault="0032130E" w:rsidP="00F907A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Sume a</w:t>
            </w:r>
            <w:r w:rsidRPr="001B403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probat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e</w:t>
            </w:r>
            <w:r w:rsidRPr="001B403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 xml:space="preserve"> în bugetul pe anul                                                                                          2014</w:t>
            </w:r>
          </w:p>
        </w:tc>
        <w:tc>
          <w:tcPr>
            <w:tcW w:w="295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32130E" w:rsidRPr="001B4032" w:rsidRDefault="0032130E" w:rsidP="001B403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B403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 xml:space="preserve"> </w:t>
            </w:r>
            <w:r w:rsidRPr="001B4032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Modificările  operate</w:t>
            </w:r>
          </w:p>
        </w:tc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2130E" w:rsidRPr="001B4032" w:rsidRDefault="0032130E" w:rsidP="001B403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</w:pPr>
            <w:r w:rsidRPr="001B403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Planul precizat la data şedinţei ordinare</w:t>
            </w:r>
          </w:p>
        </w:tc>
        <w:tc>
          <w:tcPr>
            <w:tcW w:w="15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2130E" w:rsidRPr="001B4032" w:rsidRDefault="0032130E" w:rsidP="001B403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</w:pPr>
            <w:r w:rsidRPr="001B403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Propuneri privind modificarea devizului de venituri şi de cheltuieli</w:t>
            </w:r>
          </w:p>
        </w:tc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2130E" w:rsidRPr="001B4032" w:rsidRDefault="0032130E" w:rsidP="001B403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</w:pPr>
            <w:r w:rsidRPr="001B403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Planul precizat după şedinţa ordinară</w:t>
            </w:r>
          </w:p>
        </w:tc>
      </w:tr>
      <w:tr w:rsidR="0032130E" w:rsidRPr="007E5B32">
        <w:trPr>
          <w:trHeight w:val="255"/>
        </w:trPr>
        <w:tc>
          <w:tcPr>
            <w:tcW w:w="625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2130E" w:rsidRPr="001B4032" w:rsidRDefault="0032130E" w:rsidP="001B40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</w:p>
        </w:tc>
        <w:tc>
          <w:tcPr>
            <w:tcW w:w="13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2130E" w:rsidRPr="001B4032" w:rsidRDefault="0032130E" w:rsidP="001B40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</w:p>
        </w:tc>
        <w:tc>
          <w:tcPr>
            <w:tcW w:w="15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2130E" w:rsidRPr="001B4032" w:rsidRDefault="0032130E" w:rsidP="001B403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</w:pPr>
            <w:r w:rsidRPr="001B403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conform deciziilor precedente ale Consiliului municipal Chişinău</w:t>
            </w:r>
          </w:p>
        </w:tc>
        <w:tc>
          <w:tcPr>
            <w:tcW w:w="145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2130E" w:rsidRPr="001B4032" w:rsidRDefault="0032130E" w:rsidP="001B403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B4032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din contul redistribuirii mijloacelor</w:t>
            </w:r>
          </w:p>
        </w:tc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2130E" w:rsidRPr="001B4032" w:rsidRDefault="0032130E" w:rsidP="001B40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2130E" w:rsidRPr="001B4032" w:rsidRDefault="0032130E" w:rsidP="001B40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2130E" w:rsidRPr="001B4032" w:rsidRDefault="0032130E" w:rsidP="001B40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32130E" w:rsidRPr="007E5B32">
        <w:trPr>
          <w:trHeight w:val="255"/>
        </w:trPr>
        <w:tc>
          <w:tcPr>
            <w:tcW w:w="625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2130E" w:rsidRPr="001B4032" w:rsidRDefault="0032130E" w:rsidP="001B40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2130E" w:rsidRPr="001B4032" w:rsidRDefault="0032130E" w:rsidP="001B40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2130E" w:rsidRPr="001B4032" w:rsidRDefault="0032130E" w:rsidP="001B40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2130E" w:rsidRPr="001B4032" w:rsidRDefault="0032130E" w:rsidP="001B40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2130E" w:rsidRPr="001B4032" w:rsidRDefault="0032130E" w:rsidP="001B40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2130E" w:rsidRPr="001B4032" w:rsidRDefault="0032130E" w:rsidP="001B40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2130E" w:rsidRPr="001B4032" w:rsidRDefault="0032130E" w:rsidP="001B40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32130E" w:rsidRPr="007E5B32">
        <w:trPr>
          <w:trHeight w:val="255"/>
        </w:trPr>
        <w:tc>
          <w:tcPr>
            <w:tcW w:w="625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2130E" w:rsidRPr="001B4032" w:rsidRDefault="0032130E" w:rsidP="001B40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2130E" w:rsidRPr="001B4032" w:rsidRDefault="0032130E" w:rsidP="001B40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2130E" w:rsidRPr="001B4032" w:rsidRDefault="0032130E" w:rsidP="001B40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2130E" w:rsidRPr="001B4032" w:rsidRDefault="0032130E" w:rsidP="001B40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2130E" w:rsidRPr="001B4032" w:rsidRDefault="0032130E" w:rsidP="001B40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2130E" w:rsidRPr="001B4032" w:rsidRDefault="0032130E" w:rsidP="001B40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2130E" w:rsidRPr="001B4032" w:rsidRDefault="0032130E" w:rsidP="001B40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32130E" w:rsidRPr="007E5B32">
        <w:trPr>
          <w:trHeight w:val="255"/>
        </w:trPr>
        <w:tc>
          <w:tcPr>
            <w:tcW w:w="625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2130E" w:rsidRPr="001B4032" w:rsidRDefault="0032130E" w:rsidP="001B40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2130E" w:rsidRPr="001B4032" w:rsidRDefault="0032130E" w:rsidP="001B40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2130E" w:rsidRPr="001B4032" w:rsidRDefault="0032130E" w:rsidP="001B40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2130E" w:rsidRPr="001B4032" w:rsidRDefault="0032130E" w:rsidP="001B40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2130E" w:rsidRPr="001B4032" w:rsidRDefault="0032130E" w:rsidP="001B40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2130E" w:rsidRPr="001B4032" w:rsidRDefault="0032130E" w:rsidP="001B40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2130E" w:rsidRPr="001B4032" w:rsidRDefault="0032130E" w:rsidP="001B40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32130E" w:rsidRPr="007E5B32">
        <w:trPr>
          <w:trHeight w:val="255"/>
        </w:trPr>
        <w:tc>
          <w:tcPr>
            <w:tcW w:w="625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2130E" w:rsidRPr="001B4032" w:rsidRDefault="0032130E" w:rsidP="001B40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2130E" w:rsidRPr="001B4032" w:rsidRDefault="0032130E" w:rsidP="001B40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2130E" w:rsidRPr="001B4032" w:rsidRDefault="0032130E" w:rsidP="001B40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2130E" w:rsidRPr="001B4032" w:rsidRDefault="0032130E" w:rsidP="001B40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2130E" w:rsidRPr="001B4032" w:rsidRDefault="0032130E" w:rsidP="001B40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2130E" w:rsidRPr="001B4032" w:rsidRDefault="0032130E" w:rsidP="001B40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2130E" w:rsidRPr="001B4032" w:rsidRDefault="0032130E" w:rsidP="001B40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32130E" w:rsidRPr="007E5B32">
        <w:trPr>
          <w:trHeight w:val="420"/>
        </w:trPr>
        <w:tc>
          <w:tcPr>
            <w:tcW w:w="625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2130E" w:rsidRPr="001B4032" w:rsidRDefault="0032130E" w:rsidP="001B40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2130E" w:rsidRPr="001B4032" w:rsidRDefault="0032130E" w:rsidP="001B40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2130E" w:rsidRPr="001B4032" w:rsidRDefault="0032130E" w:rsidP="001B40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2130E" w:rsidRPr="001B4032" w:rsidRDefault="0032130E" w:rsidP="001B40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2130E" w:rsidRPr="001B4032" w:rsidRDefault="0032130E" w:rsidP="001B40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2130E" w:rsidRPr="001B4032" w:rsidRDefault="0032130E" w:rsidP="001B40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2130E" w:rsidRPr="001B4032" w:rsidRDefault="0032130E" w:rsidP="001B40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32130E" w:rsidRPr="007E5B32">
        <w:trPr>
          <w:trHeight w:val="270"/>
        </w:trPr>
        <w:tc>
          <w:tcPr>
            <w:tcW w:w="6252" w:type="dxa"/>
            <w:gridSpan w:val="2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32130E" w:rsidRPr="001B4032" w:rsidRDefault="0032130E" w:rsidP="001B40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03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1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32130E" w:rsidRPr="001B4032" w:rsidRDefault="0032130E" w:rsidP="001B40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03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0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32130E" w:rsidRPr="001B4032" w:rsidRDefault="0032130E" w:rsidP="001B40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03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5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32130E" w:rsidRPr="001B4032" w:rsidRDefault="0032130E" w:rsidP="001B40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03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4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32130E" w:rsidRPr="001B4032" w:rsidRDefault="0032130E" w:rsidP="001B40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03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2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32130E" w:rsidRPr="001B4032" w:rsidRDefault="0032130E" w:rsidP="001B40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03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4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noWrap/>
            <w:vAlign w:val="bottom"/>
          </w:tcPr>
          <w:p w:rsidR="0032130E" w:rsidRPr="001B4032" w:rsidRDefault="0032130E" w:rsidP="001B40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03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</w:tr>
      <w:tr w:rsidR="0032130E" w:rsidRPr="007E5B32">
        <w:trPr>
          <w:trHeight w:val="345"/>
        </w:trPr>
        <w:tc>
          <w:tcPr>
            <w:tcW w:w="625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2130E" w:rsidRPr="001B4032" w:rsidRDefault="0032130E" w:rsidP="001B40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B4032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Venituri – în total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130E" w:rsidRPr="001B4032" w:rsidRDefault="0032130E" w:rsidP="001B40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B4032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130E" w:rsidRPr="001B4032" w:rsidRDefault="0032130E" w:rsidP="001B40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B4032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130E" w:rsidRPr="001B4032" w:rsidRDefault="0032130E" w:rsidP="001B40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B4032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130E" w:rsidRPr="001B4032" w:rsidRDefault="0032130E" w:rsidP="001B40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B4032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130E" w:rsidRPr="001B4032" w:rsidRDefault="0032130E" w:rsidP="001B403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B4032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132,00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32130E" w:rsidRPr="001B4032" w:rsidRDefault="0032130E" w:rsidP="001B403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B4032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132,00</w:t>
            </w:r>
          </w:p>
        </w:tc>
      </w:tr>
      <w:tr w:rsidR="0032130E" w:rsidRPr="007E5B32">
        <w:trPr>
          <w:trHeight w:val="270"/>
        </w:trPr>
        <w:tc>
          <w:tcPr>
            <w:tcW w:w="625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2130E" w:rsidRPr="001B4032" w:rsidRDefault="0032130E" w:rsidP="001B40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B403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Soldul la începutul anului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130E" w:rsidRPr="001B4032" w:rsidRDefault="0032130E" w:rsidP="001B40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B403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130E" w:rsidRPr="001B4032" w:rsidRDefault="0032130E" w:rsidP="001B40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B4032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130E" w:rsidRPr="001B4032" w:rsidRDefault="0032130E" w:rsidP="001B40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B403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130E" w:rsidRPr="001B4032" w:rsidRDefault="0032130E" w:rsidP="001B40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B4032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130E" w:rsidRPr="001B4032" w:rsidRDefault="0032130E" w:rsidP="001B403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B4032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132,00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32130E" w:rsidRPr="001B4032" w:rsidRDefault="0032130E" w:rsidP="001B403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B4032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132,00</w:t>
            </w:r>
          </w:p>
        </w:tc>
      </w:tr>
      <w:tr w:rsidR="0032130E" w:rsidRPr="007E5B32">
        <w:trPr>
          <w:trHeight w:val="300"/>
        </w:trPr>
        <w:tc>
          <w:tcPr>
            <w:tcW w:w="625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2130E" w:rsidRPr="001B4032" w:rsidRDefault="0032130E" w:rsidP="001B40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1B4032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Categoria I. "Servicii cu plată"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130E" w:rsidRPr="001B4032" w:rsidRDefault="0032130E" w:rsidP="001B40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1B4032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130E" w:rsidRPr="001B4032" w:rsidRDefault="0032130E" w:rsidP="001B40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1B4032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130E" w:rsidRPr="001B4032" w:rsidRDefault="0032130E" w:rsidP="001B40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1B4032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130E" w:rsidRPr="001B4032" w:rsidRDefault="0032130E" w:rsidP="001B40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</w:pPr>
            <w:r w:rsidRPr="001B403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130E" w:rsidRPr="001B4032" w:rsidRDefault="0032130E" w:rsidP="001B40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B403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132,00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32130E" w:rsidRPr="001B4032" w:rsidRDefault="0032130E" w:rsidP="001B403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B4032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132,00</w:t>
            </w:r>
          </w:p>
        </w:tc>
      </w:tr>
      <w:tr w:rsidR="0032130E" w:rsidRPr="007E5B32">
        <w:trPr>
          <w:trHeight w:val="300"/>
        </w:trPr>
        <w:tc>
          <w:tcPr>
            <w:tcW w:w="625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2130E" w:rsidRPr="001B4032" w:rsidRDefault="0032130E" w:rsidP="001B40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1B4032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Categoria II. "Plata pentru chiria/arenda bunurilor proprietate publică"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130E" w:rsidRPr="001B4032" w:rsidRDefault="0032130E" w:rsidP="001B40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1B4032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130E" w:rsidRPr="001B4032" w:rsidRDefault="0032130E" w:rsidP="001B40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1B4032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130E" w:rsidRPr="001B4032" w:rsidRDefault="0032130E" w:rsidP="001B40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1B4032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130E" w:rsidRPr="001B4032" w:rsidRDefault="0032130E" w:rsidP="001B40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</w:pPr>
            <w:r w:rsidRPr="001B403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130E" w:rsidRPr="001B4032" w:rsidRDefault="0032130E" w:rsidP="001B40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1B4032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32130E" w:rsidRPr="001B4032" w:rsidRDefault="0032130E" w:rsidP="001B40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</w:pPr>
            <w:r w:rsidRPr="001B403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 </w:t>
            </w:r>
          </w:p>
        </w:tc>
      </w:tr>
      <w:tr w:rsidR="0032130E" w:rsidRPr="007E5B32">
        <w:trPr>
          <w:trHeight w:val="345"/>
        </w:trPr>
        <w:tc>
          <w:tcPr>
            <w:tcW w:w="625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2130E" w:rsidRPr="001B4032" w:rsidRDefault="0032130E" w:rsidP="001B40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B4032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Veniturile anului curent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130E" w:rsidRPr="001B4032" w:rsidRDefault="0032130E" w:rsidP="001B40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B4032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130E" w:rsidRPr="001B4032" w:rsidRDefault="0032130E" w:rsidP="001B40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B4032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130E" w:rsidRPr="001B4032" w:rsidRDefault="0032130E" w:rsidP="001B40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B4032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130E" w:rsidRPr="001B4032" w:rsidRDefault="0032130E" w:rsidP="001B40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B4032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130E" w:rsidRPr="001B4032" w:rsidRDefault="0032130E" w:rsidP="001B40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B4032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32130E" w:rsidRPr="001B4032" w:rsidRDefault="0032130E" w:rsidP="001B40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B4032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2130E" w:rsidRPr="007E5B32">
        <w:trPr>
          <w:trHeight w:val="255"/>
        </w:trPr>
        <w:tc>
          <w:tcPr>
            <w:tcW w:w="625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2130E" w:rsidRPr="001B4032" w:rsidRDefault="0032130E" w:rsidP="001B40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1B4032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Categoria I. "Servicii cu plată"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130E" w:rsidRPr="001B4032" w:rsidRDefault="0032130E" w:rsidP="001B40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1B4032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130E" w:rsidRPr="001B4032" w:rsidRDefault="0032130E" w:rsidP="001B40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1B4032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130E" w:rsidRPr="001B4032" w:rsidRDefault="0032130E" w:rsidP="001B40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1B4032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130E" w:rsidRPr="001B4032" w:rsidRDefault="0032130E" w:rsidP="001B40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</w:pPr>
            <w:r w:rsidRPr="001B403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130E" w:rsidRPr="001B4032" w:rsidRDefault="0032130E" w:rsidP="001B40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1B4032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32130E" w:rsidRPr="001B4032" w:rsidRDefault="0032130E" w:rsidP="001B40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</w:pPr>
            <w:r w:rsidRPr="001B403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 </w:t>
            </w:r>
          </w:p>
        </w:tc>
      </w:tr>
      <w:tr w:rsidR="0032130E" w:rsidRPr="007E5B32">
        <w:trPr>
          <w:trHeight w:val="300"/>
        </w:trPr>
        <w:tc>
          <w:tcPr>
            <w:tcW w:w="625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2130E" w:rsidRPr="001B4032" w:rsidRDefault="0032130E" w:rsidP="001B40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1B4032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Categoria II. "Plata pentru chiria/arenda bunurilor proprietate publică"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130E" w:rsidRPr="001B4032" w:rsidRDefault="0032130E" w:rsidP="001B40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1B4032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130E" w:rsidRPr="001B4032" w:rsidRDefault="0032130E" w:rsidP="001B40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1B4032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130E" w:rsidRPr="001B4032" w:rsidRDefault="0032130E" w:rsidP="001B40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1B4032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130E" w:rsidRPr="001B4032" w:rsidRDefault="0032130E" w:rsidP="001B40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</w:pPr>
            <w:r w:rsidRPr="001B403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130E" w:rsidRPr="001B4032" w:rsidRDefault="0032130E" w:rsidP="001B40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1B4032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32130E" w:rsidRPr="001B4032" w:rsidRDefault="0032130E" w:rsidP="001B40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</w:pPr>
            <w:r w:rsidRPr="001B403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 </w:t>
            </w:r>
          </w:p>
        </w:tc>
      </w:tr>
      <w:tr w:rsidR="0032130E" w:rsidRPr="007E5B32">
        <w:trPr>
          <w:trHeight w:val="285"/>
        </w:trPr>
        <w:tc>
          <w:tcPr>
            <w:tcW w:w="625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2130E" w:rsidRPr="001B4032" w:rsidRDefault="0032130E" w:rsidP="001B40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B4032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Cheltuieli – în total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130E" w:rsidRPr="001B4032" w:rsidRDefault="0032130E" w:rsidP="001B40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B4032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130E" w:rsidRPr="001B4032" w:rsidRDefault="0032130E" w:rsidP="001B40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B4032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130E" w:rsidRPr="001B4032" w:rsidRDefault="0032130E" w:rsidP="001B40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B4032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130E" w:rsidRPr="001B4032" w:rsidRDefault="0032130E" w:rsidP="001B40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B4032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130E" w:rsidRPr="001B4032" w:rsidRDefault="0032130E" w:rsidP="001B403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B4032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132,00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32130E" w:rsidRPr="001B4032" w:rsidRDefault="0032130E" w:rsidP="001B403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B4032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132,00</w:t>
            </w:r>
          </w:p>
        </w:tc>
      </w:tr>
      <w:tr w:rsidR="0032130E" w:rsidRPr="007E5B32">
        <w:trPr>
          <w:trHeight w:val="315"/>
        </w:trPr>
        <w:tc>
          <w:tcPr>
            <w:tcW w:w="6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30E" w:rsidRPr="001B4032" w:rsidRDefault="0032130E" w:rsidP="001B40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B403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113.00 “Plata mărfurilor şi serviciilor”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130E" w:rsidRPr="001B4032" w:rsidRDefault="0032130E" w:rsidP="001B40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B4032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130E" w:rsidRPr="001B4032" w:rsidRDefault="0032130E" w:rsidP="001B40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B4032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130E" w:rsidRPr="001B4032" w:rsidRDefault="0032130E" w:rsidP="001B40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B4032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130E" w:rsidRPr="001B4032" w:rsidRDefault="0032130E" w:rsidP="001B40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B4032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130E" w:rsidRPr="001B4032" w:rsidRDefault="0032130E" w:rsidP="001B403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B4032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132,00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32130E" w:rsidRPr="001B4032" w:rsidRDefault="0032130E" w:rsidP="001B403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B4032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132,00</w:t>
            </w:r>
          </w:p>
        </w:tc>
      </w:tr>
      <w:tr w:rsidR="0032130E" w:rsidRPr="007E5B32">
        <w:trPr>
          <w:trHeight w:val="330"/>
        </w:trPr>
        <w:tc>
          <w:tcPr>
            <w:tcW w:w="6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30E" w:rsidRPr="001B4032" w:rsidRDefault="0032130E" w:rsidP="001B40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1B4032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113.03  “Rechizite de birou, materiale şi obiecte de uz gospodăresc”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130E" w:rsidRPr="001B4032" w:rsidRDefault="0032130E" w:rsidP="001B40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1B4032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130E" w:rsidRPr="001B4032" w:rsidRDefault="0032130E" w:rsidP="001B40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1B4032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130E" w:rsidRPr="001B4032" w:rsidRDefault="0032130E" w:rsidP="001B40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1B4032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130E" w:rsidRPr="001B4032" w:rsidRDefault="0032130E" w:rsidP="001B40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</w:pPr>
            <w:r w:rsidRPr="001B403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130E" w:rsidRPr="001B4032" w:rsidRDefault="0032130E" w:rsidP="001B40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B403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132,00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32130E" w:rsidRPr="001B4032" w:rsidRDefault="0032130E" w:rsidP="001B403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B4032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132,00</w:t>
            </w:r>
          </w:p>
        </w:tc>
      </w:tr>
      <w:tr w:rsidR="0032130E" w:rsidRPr="007E5B32">
        <w:trPr>
          <w:trHeight w:val="270"/>
        </w:trPr>
        <w:tc>
          <w:tcPr>
            <w:tcW w:w="625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130E" w:rsidRPr="001B4032" w:rsidRDefault="0032130E" w:rsidP="001B40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en-US" w:eastAsia="ru-RU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130E" w:rsidRPr="001B4032" w:rsidRDefault="0032130E" w:rsidP="001B40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en-US"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130E" w:rsidRPr="001B4032" w:rsidRDefault="0032130E" w:rsidP="001B40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en-US" w:eastAsia="ru-RU"/>
              </w:rPr>
            </w:pPr>
          </w:p>
        </w:tc>
        <w:tc>
          <w:tcPr>
            <w:tcW w:w="431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130E" w:rsidRDefault="0032130E" w:rsidP="001B403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 w:eastAsia="ru-RU"/>
              </w:rPr>
            </w:pPr>
          </w:p>
          <w:p w:rsidR="0032130E" w:rsidRPr="00F907AD" w:rsidRDefault="0032130E" w:rsidP="001B403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 w:eastAsia="ru-RU"/>
              </w:rPr>
              <w:t>SECRETAR AL CONSILIULUI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130E" w:rsidRPr="001B4032" w:rsidRDefault="0032130E" w:rsidP="001B40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32130E" w:rsidRPr="007E5B32">
        <w:trPr>
          <w:trHeight w:val="300"/>
        </w:trPr>
        <w:tc>
          <w:tcPr>
            <w:tcW w:w="625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130E" w:rsidRPr="001B4032" w:rsidRDefault="0032130E" w:rsidP="001B40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130E" w:rsidRPr="001B4032" w:rsidRDefault="0032130E" w:rsidP="001B40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130E" w:rsidRPr="001B4032" w:rsidRDefault="0032130E" w:rsidP="001B40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1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130E" w:rsidRDefault="0032130E" w:rsidP="001B403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 w:eastAsia="ru-RU"/>
              </w:rPr>
            </w:pPr>
          </w:p>
          <w:p w:rsidR="0032130E" w:rsidRPr="001B4032" w:rsidRDefault="0032130E" w:rsidP="001B403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1B4032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Valeriu Didencu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130E" w:rsidRPr="001B4032" w:rsidRDefault="0032130E" w:rsidP="001B40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32130E" w:rsidRDefault="0032130E"/>
    <w:sectPr w:rsidR="0032130E" w:rsidSect="001B4032">
      <w:pgSz w:w="16838" w:h="11906" w:orient="landscape"/>
      <w:pgMar w:top="624" w:right="1134" w:bottom="45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4032"/>
    <w:rsid w:val="00067867"/>
    <w:rsid w:val="001B4032"/>
    <w:rsid w:val="001C0967"/>
    <w:rsid w:val="0032130E"/>
    <w:rsid w:val="004A648A"/>
    <w:rsid w:val="007A563B"/>
    <w:rsid w:val="007E5B32"/>
    <w:rsid w:val="00B05376"/>
    <w:rsid w:val="00CF3BC6"/>
    <w:rsid w:val="00D51B8D"/>
    <w:rsid w:val="00F907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7867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503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3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</TotalTime>
  <Pages>2</Pages>
  <Words>245</Words>
  <Characters>1403</Characters>
  <Application>Microsoft Office Outlook</Application>
  <DocSecurity>0</DocSecurity>
  <Lines>0</Lines>
  <Paragraphs>0</Paragraphs>
  <ScaleCrop>false</ScaleCrop>
  <Company>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mariana golomoz</dc:creator>
  <cp:keywords/>
  <dc:description/>
  <cp:lastModifiedBy>omocanu</cp:lastModifiedBy>
  <cp:revision>5</cp:revision>
  <dcterms:created xsi:type="dcterms:W3CDTF">2014-03-20T11:41:00Z</dcterms:created>
  <dcterms:modified xsi:type="dcterms:W3CDTF">2014-05-26T12:35:00Z</dcterms:modified>
</cp:coreProperties>
</file>